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6B8CA" w14:textId="77777777" w:rsidR="00343F98" w:rsidRDefault="00343F98" w:rsidP="00343F9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Adam CRASK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300C1019" w14:textId="77777777" w:rsidR="00343F98" w:rsidRDefault="00343F98" w:rsidP="00343F9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59D26C84" w14:textId="77777777" w:rsidR="00343F98" w:rsidRDefault="00343F98" w:rsidP="00343F9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899F132" w14:textId="77777777" w:rsidR="00343F98" w:rsidRDefault="00343F98" w:rsidP="00343F9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4C704EC" w14:textId="77777777" w:rsidR="00343F98" w:rsidRDefault="00343F98" w:rsidP="00343F9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2214B205" w14:textId="77777777" w:rsidR="00343F98" w:rsidRDefault="00343F98" w:rsidP="00343F9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EFE2CF5" w14:textId="77777777" w:rsidR="00343F98" w:rsidRDefault="00343F98" w:rsidP="00343F98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480F5CE3" w14:textId="77777777" w:rsidR="00343F98" w:rsidRDefault="00343F98" w:rsidP="00343F9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06B5EEA" w14:textId="77777777" w:rsidR="00343F98" w:rsidRDefault="00343F98" w:rsidP="00343F9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224E072" w14:textId="77777777" w:rsidR="00343F98" w:rsidRDefault="00343F98" w:rsidP="00343F9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4 November 2022</w:t>
      </w:r>
    </w:p>
    <w:p w14:paraId="72AB2D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544BE" w14:textId="77777777" w:rsidR="00343F98" w:rsidRDefault="00343F98" w:rsidP="009139A6">
      <w:r>
        <w:separator/>
      </w:r>
    </w:p>
  </w:endnote>
  <w:endnote w:type="continuationSeparator" w:id="0">
    <w:p w14:paraId="33E9CC0E" w14:textId="77777777" w:rsidR="00343F98" w:rsidRDefault="00343F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552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24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B1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1F046" w14:textId="77777777" w:rsidR="00343F98" w:rsidRDefault="00343F98" w:rsidP="009139A6">
      <w:r>
        <w:separator/>
      </w:r>
    </w:p>
  </w:footnote>
  <w:footnote w:type="continuationSeparator" w:id="0">
    <w:p w14:paraId="733D0A3D" w14:textId="77777777" w:rsidR="00343F98" w:rsidRDefault="00343F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CBF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36F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2DB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F98"/>
    <w:rsid w:val="000666E0"/>
    <w:rsid w:val="002510B7"/>
    <w:rsid w:val="00343F9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4CB50"/>
  <w15:chartTrackingRefBased/>
  <w15:docId w15:val="{0F757582-9E88-49B2-82F7-08BEC1D20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F9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2022-12-31T20:09:00Z</dcterms:created>
  <dcterms:modified xsi:type="dcterms:W3CDTF">2022-12-31T20:09:00Z</dcterms:modified>
</cp:coreProperties>
</file>